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D8C" w:rsidRDefault="00B30D8C">
      <w:r w:rsidRPr="008E48B5">
        <w:rPr>
          <w:noProof/>
          <w:lang w:eastAsia="en-GB"/>
        </w:rPr>
        <w:drawing>
          <wp:inline distT="0" distB="0" distL="0" distR="0">
            <wp:extent cx="4117354" cy="28886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50" cy="289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8E48B5">
        <w:rPr>
          <w:noProof/>
          <w:lang w:eastAsia="en-GB"/>
        </w:rPr>
        <w:drawing>
          <wp:inline distT="0" distB="0" distL="0" distR="0" wp14:anchorId="76BAC3FC" wp14:editId="75FD93C7">
            <wp:extent cx="4117354" cy="28886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50" cy="289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D8C" w:rsidRDefault="00B30D8C">
      <w:bookmarkStart w:id="0" w:name="_GoBack"/>
      <w:bookmarkEnd w:id="0"/>
    </w:p>
    <w:p w:rsidR="00257185" w:rsidRDefault="00B30D8C">
      <w:r w:rsidRPr="008E48B5">
        <w:rPr>
          <w:noProof/>
          <w:lang w:eastAsia="en-GB"/>
        </w:rPr>
        <w:drawing>
          <wp:inline distT="0" distB="0" distL="0" distR="0" wp14:anchorId="22521C99" wp14:editId="431FEE1A">
            <wp:extent cx="4117354" cy="288861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50" cy="289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8E48B5">
        <w:rPr>
          <w:noProof/>
          <w:lang w:eastAsia="en-GB"/>
        </w:rPr>
        <w:drawing>
          <wp:inline distT="0" distB="0" distL="0" distR="0" wp14:anchorId="71333A13" wp14:editId="5547D00E">
            <wp:extent cx="4117354" cy="28886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50" cy="289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7185" w:rsidSect="00B30D8C">
      <w:pgSz w:w="16838" w:h="11906" w:orient="landscape"/>
      <w:pgMar w:top="709" w:right="144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D8C"/>
    <w:rsid w:val="00257185"/>
    <w:rsid w:val="006348B5"/>
    <w:rsid w:val="00B3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58B51"/>
  <w15:chartTrackingRefBased/>
  <w15:docId w15:val="{2F3077DF-8EDB-4A1D-9016-390DC09A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723BAF8B</Template>
  <TotalTime>2</TotalTime>
  <Pages>1</Pages>
  <Words>4</Words>
  <Characters>25</Characters>
  <Application>Microsoft Office Word</Application>
  <DocSecurity>0</DocSecurity>
  <Lines>1</Lines>
  <Paragraphs>1</Paragraphs>
  <ScaleCrop>false</ScaleCrop>
  <Company>Thomas Russell Junior School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2019-02-07T13:04:00Z</dcterms:created>
  <dcterms:modified xsi:type="dcterms:W3CDTF">2019-02-07T13:06:00Z</dcterms:modified>
</cp:coreProperties>
</file>